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5DF44" w14:textId="77777777" w:rsidR="00515C15" w:rsidRPr="00690BA6" w:rsidRDefault="00515C15" w:rsidP="00515C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Edward GODARD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26130CCB" w14:textId="77777777" w:rsidR="00515C15" w:rsidRDefault="00515C15" w:rsidP="00515C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43DEA076" w14:textId="77777777" w:rsidR="00515C15" w:rsidRDefault="00515C15" w:rsidP="00515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BEAB1A" w14:textId="77777777" w:rsidR="00515C15" w:rsidRDefault="00515C15" w:rsidP="00515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B6F54B" w14:textId="77777777" w:rsidR="00515C15" w:rsidRDefault="00515C15" w:rsidP="00515C15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Treverakke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CECE07E" w14:textId="77777777" w:rsidR="00515C15" w:rsidRDefault="00515C15" w:rsidP="00515C15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466CF5A0" w14:textId="77777777" w:rsidR="00515C15" w:rsidRDefault="00515C15" w:rsidP="00515C15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5D17C946" w14:textId="77777777" w:rsidR="00515C15" w:rsidRDefault="00515C15" w:rsidP="00515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916D93" w14:textId="77777777" w:rsidR="00515C15" w:rsidRDefault="00515C15" w:rsidP="00515C1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A2596DE" w14:textId="77777777" w:rsidR="00515C15" w:rsidRDefault="00515C15" w:rsidP="00515C1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2021</w:t>
      </w:r>
    </w:p>
    <w:p w14:paraId="7166BB6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1FABC9" w14:textId="77777777" w:rsidR="00515C15" w:rsidRDefault="00515C15" w:rsidP="009139A6">
      <w:r>
        <w:separator/>
      </w:r>
    </w:p>
  </w:endnote>
  <w:endnote w:type="continuationSeparator" w:id="0">
    <w:p w14:paraId="279E7797" w14:textId="77777777" w:rsidR="00515C15" w:rsidRDefault="00515C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9D7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79AF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14A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0BB3C" w14:textId="77777777" w:rsidR="00515C15" w:rsidRDefault="00515C15" w:rsidP="009139A6">
      <w:r>
        <w:separator/>
      </w:r>
    </w:p>
  </w:footnote>
  <w:footnote w:type="continuationSeparator" w:id="0">
    <w:p w14:paraId="06455B73" w14:textId="77777777" w:rsidR="00515C15" w:rsidRDefault="00515C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9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88F1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958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C15"/>
    <w:rsid w:val="000666E0"/>
    <w:rsid w:val="002510B7"/>
    <w:rsid w:val="00515C1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46148D"/>
  <w15:chartTrackingRefBased/>
  <w15:docId w15:val="{AAADC0D3-222C-4D2A-B3FD-1A48B9EA7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2021-12-16T21:20:00Z</dcterms:created>
  <dcterms:modified xsi:type="dcterms:W3CDTF">2021-12-16T21:20:00Z</dcterms:modified>
</cp:coreProperties>
</file>